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714533AE" w:rsidR="005B549F" w:rsidRDefault="003A1E96" w:rsidP="00464C0D">
      <w:pPr>
        <w:pStyle w:val="Title"/>
      </w:pPr>
      <w:r>
        <w:t>Sprayer Calibration Activity</w:t>
      </w:r>
    </w:p>
    <w:p w14:paraId="06DC94F3" w14:textId="2BB3D28B" w:rsidR="003A1E96" w:rsidRDefault="009A7C45" w:rsidP="003A1E96">
      <w:r>
        <w:t xml:space="preserve">Calibrating a sprayer is an essential skill of any operator on a production agriculture operation.  The purpose of this activity is to allow for students to gain a better understanding of sprayers and calibration.  </w:t>
      </w:r>
    </w:p>
    <w:p w14:paraId="2CA0FBA2" w14:textId="3F550E34" w:rsidR="009A7C45" w:rsidRDefault="009A7C45" w:rsidP="003A1E96"/>
    <w:p w14:paraId="3D0EAB25" w14:textId="7683BCFA" w:rsidR="009A7C45" w:rsidRDefault="009A7C45" w:rsidP="003A1E96">
      <w:pPr>
        <w:rPr>
          <w:sz w:val="24"/>
          <w:szCs w:val="24"/>
        </w:rPr>
      </w:pPr>
      <w:r w:rsidRPr="009A7C45">
        <w:rPr>
          <w:b/>
          <w:bCs/>
          <w:sz w:val="24"/>
          <w:szCs w:val="24"/>
        </w:rPr>
        <w:t>Procedure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14:paraId="36F5BA55" w14:textId="25BCCF0F" w:rsidR="009A7C45" w:rsidRDefault="009A7C45" w:rsidP="009A7C45">
      <w:pPr>
        <w:pStyle w:val="ListParagraph"/>
        <w:numPr>
          <w:ilvl w:val="0"/>
          <w:numId w:val="50"/>
        </w:numPr>
        <w:rPr>
          <w:sz w:val="24"/>
          <w:szCs w:val="24"/>
        </w:rPr>
      </w:pPr>
      <w:r>
        <w:rPr>
          <w:sz w:val="24"/>
          <w:szCs w:val="24"/>
        </w:rPr>
        <w:t>Fill a sprayer with water (make sure any chemical is cleaned out of the tank before using.</w:t>
      </w:r>
    </w:p>
    <w:p w14:paraId="57603DD3" w14:textId="2B819BB3" w:rsidR="009A7C45" w:rsidRDefault="009A7C45" w:rsidP="009A7C45">
      <w:pPr>
        <w:pStyle w:val="ListParagraph"/>
        <w:numPr>
          <w:ilvl w:val="0"/>
          <w:numId w:val="50"/>
        </w:numPr>
        <w:rPr>
          <w:sz w:val="24"/>
          <w:szCs w:val="24"/>
        </w:rPr>
      </w:pPr>
      <w:r>
        <w:rPr>
          <w:sz w:val="24"/>
          <w:szCs w:val="24"/>
        </w:rPr>
        <w:t>Give students a catch cup to collect water from each nozzle</w:t>
      </w:r>
    </w:p>
    <w:p w14:paraId="263EDB20" w14:textId="0427101D" w:rsidR="009A7C45" w:rsidRDefault="009A7C45" w:rsidP="009A7C45">
      <w:pPr>
        <w:pStyle w:val="ListParagraph"/>
        <w:numPr>
          <w:ilvl w:val="0"/>
          <w:numId w:val="50"/>
        </w:numPr>
        <w:rPr>
          <w:sz w:val="24"/>
          <w:szCs w:val="24"/>
        </w:rPr>
      </w:pPr>
      <w:r>
        <w:rPr>
          <w:sz w:val="24"/>
          <w:szCs w:val="24"/>
        </w:rPr>
        <w:t>Use 15-30 second increments to collect water from the sprayer</w:t>
      </w:r>
    </w:p>
    <w:p w14:paraId="69A1DFE8" w14:textId="2B139625" w:rsidR="009A7C45" w:rsidRDefault="009A7C45" w:rsidP="009A7C45">
      <w:pPr>
        <w:pStyle w:val="ListParagraph"/>
        <w:numPr>
          <w:ilvl w:val="0"/>
          <w:numId w:val="50"/>
        </w:numPr>
        <w:rPr>
          <w:sz w:val="24"/>
          <w:szCs w:val="24"/>
        </w:rPr>
      </w:pPr>
      <w:r>
        <w:rPr>
          <w:sz w:val="24"/>
          <w:szCs w:val="24"/>
        </w:rPr>
        <w:t xml:space="preserve">Calculate the amount of gpm at each nozzle @40psi </w:t>
      </w:r>
    </w:p>
    <w:p w14:paraId="050A22BA" w14:textId="52F43A21" w:rsidR="009A7C45" w:rsidRDefault="009A7C45" w:rsidP="009A7C45">
      <w:pPr>
        <w:pStyle w:val="ListParagraph"/>
        <w:numPr>
          <w:ilvl w:val="0"/>
          <w:numId w:val="50"/>
        </w:numPr>
        <w:rPr>
          <w:sz w:val="24"/>
          <w:szCs w:val="24"/>
        </w:rPr>
      </w:pPr>
      <w:r>
        <w:rPr>
          <w:sz w:val="24"/>
          <w:szCs w:val="24"/>
        </w:rPr>
        <w:t>Collect water from each nozzle</w:t>
      </w:r>
    </w:p>
    <w:p w14:paraId="7E66F2A7" w14:textId="55798A91" w:rsidR="009A7C45" w:rsidRDefault="009A7C45" w:rsidP="009A7C45">
      <w:pPr>
        <w:pStyle w:val="ListParagraph"/>
        <w:numPr>
          <w:ilvl w:val="0"/>
          <w:numId w:val="50"/>
        </w:numPr>
        <w:rPr>
          <w:sz w:val="24"/>
          <w:szCs w:val="24"/>
        </w:rPr>
      </w:pPr>
      <w:r>
        <w:rPr>
          <w:sz w:val="24"/>
          <w:szCs w:val="24"/>
        </w:rPr>
        <w:t xml:space="preserve">Assess sprayer to check calibration against book values per specific nozzle sizes and types that are installed on sprayer unit. </w:t>
      </w:r>
    </w:p>
    <w:p w14:paraId="32C5D2D7" w14:textId="632BCB68" w:rsidR="009A7C45" w:rsidRDefault="009A7C45" w:rsidP="009A7C45">
      <w:pPr>
        <w:pStyle w:val="ListParagraph"/>
        <w:numPr>
          <w:ilvl w:val="0"/>
          <w:numId w:val="50"/>
        </w:numPr>
        <w:rPr>
          <w:sz w:val="24"/>
          <w:szCs w:val="24"/>
        </w:rPr>
      </w:pPr>
      <w:r>
        <w:rPr>
          <w:sz w:val="24"/>
          <w:szCs w:val="24"/>
        </w:rPr>
        <w:t>Answer and fill out grid below:</w:t>
      </w:r>
    </w:p>
    <w:p w14:paraId="22274819" w14:textId="57CED855" w:rsidR="009A7C45" w:rsidRDefault="009A7C45" w:rsidP="009A7C45">
      <w:pPr>
        <w:rPr>
          <w:sz w:val="24"/>
          <w:szCs w:val="24"/>
        </w:rPr>
      </w:pPr>
    </w:p>
    <w:p w14:paraId="354E1F0E" w14:textId="6CD79165" w:rsidR="00C812CE" w:rsidRDefault="00C812CE" w:rsidP="009A7C45">
      <w:pPr>
        <w:rPr>
          <w:sz w:val="24"/>
          <w:szCs w:val="24"/>
        </w:rPr>
      </w:pPr>
    </w:p>
    <w:p w14:paraId="24F1C15C" w14:textId="7D81D5A0" w:rsidR="00C812CE" w:rsidRDefault="00C812CE" w:rsidP="009A7C45">
      <w:pPr>
        <w:rPr>
          <w:sz w:val="24"/>
          <w:szCs w:val="24"/>
        </w:rPr>
      </w:pPr>
    </w:p>
    <w:p w14:paraId="78ED4645" w14:textId="16314EEB" w:rsidR="00C812CE" w:rsidRDefault="00C812CE" w:rsidP="009A7C45">
      <w:pPr>
        <w:rPr>
          <w:sz w:val="24"/>
          <w:szCs w:val="24"/>
        </w:rPr>
      </w:pPr>
    </w:p>
    <w:p w14:paraId="7CAD4DE2" w14:textId="7CF28B1E" w:rsidR="00C812CE" w:rsidRDefault="00C812CE" w:rsidP="009A7C45">
      <w:pPr>
        <w:rPr>
          <w:sz w:val="24"/>
          <w:szCs w:val="24"/>
        </w:rPr>
      </w:pPr>
    </w:p>
    <w:p w14:paraId="7FCFF10F" w14:textId="2B9A4897" w:rsidR="00C812CE" w:rsidRDefault="00C812CE" w:rsidP="009A7C45">
      <w:pPr>
        <w:rPr>
          <w:sz w:val="24"/>
          <w:szCs w:val="24"/>
        </w:rPr>
      </w:pPr>
    </w:p>
    <w:p w14:paraId="58DF8FD0" w14:textId="7B3D85FA" w:rsidR="00C812CE" w:rsidRDefault="00C812CE" w:rsidP="009A7C45">
      <w:pPr>
        <w:rPr>
          <w:sz w:val="24"/>
          <w:szCs w:val="24"/>
        </w:rPr>
      </w:pPr>
    </w:p>
    <w:p w14:paraId="0249BF09" w14:textId="0D55BC48" w:rsidR="00C812CE" w:rsidRDefault="00C812CE" w:rsidP="009A7C45">
      <w:pPr>
        <w:rPr>
          <w:sz w:val="24"/>
          <w:szCs w:val="24"/>
        </w:rPr>
      </w:pPr>
    </w:p>
    <w:p w14:paraId="2D24D9D1" w14:textId="065567A4" w:rsidR="00C812CE" w:rsidRDefault="00C812CE" w:rsidP="009A7C45">
      <w:pPr>
        <w:rPr>
          <w:sz w:val="24"/>
          <w:szCs w:val="24"/>
        </w:rPr>
      </w:pPr>
    </w:p>
    <w:p w14:paraId="1575B188" w14:textId="07087475" w:rsidR="00C812CE" w:rsidRDefault="00C812CE" w:rsidP="009A7C45">
      <w:pPr>
        <w:rPr>
          <w:sz w:val="24"/>
          <w:szCs w:val="24"/>
        </w:rPr>
      </w:pPr>
    </w:p>
    <w:p w14:paraId="6A686A8B" w14:textId="261C6018" w:rsidR="00C812CE" w:rsidRDefault="00C812CE" w:rsidP="009A7C45">
      <w:pPr>
        <w:rPr>
          <w:sz w:val="24"/>
          <w:szCs w:val="24"/>
        </w:rPr>
      </w:pPr>
    </w:p>
    <w:p w14:paraId="299F46A5" w14:textId="5240C027" w:rsidR="00C812CE" w:rsidRDefault="00C812CE" w:rsidP="009A7C45">
      <w:pPr>
        <w:rPr>
          <w:sz w:val="24"/>
          <w:szCs w:val="24"/>
        </w:rPr>
      </w:pPr>
    </w:p>
    <w:p w14:paraId="19187AC7" w14:textId="7E3FAD5C" w:rsidR="00C812CE" w:rsidRDefault="00C812CE" w:rsidP="009A7C45">
      <w:pPr>
        <w:rPr>
          <w:sz w:val="24"/>
          <w:szCs w:val="24"/>
        </w:rPr>
      </w:pPr>
    </w:p>
    <w:p w14:paraId="6BEA9E80" w14:textId="154D0D72" w:rsidR="00C812CE" w:rsidRDefault="00C812CE" w:rsidP="009A7C45">
      <w:pPr>
        <w:rPr>
          <w:sz w:val="24"/>
          <w:szCs w:val="24"/>
        </w:rPr>
      </w:pPr>
    </w:p>
    <w:p w14:paraId="480997EB" w14:textId="346700AB" w:rsidR="00C812CE" w:rsidRDefault="00C812CE" w:rsidP="009A7C45">
      <w:pPr>
        <w:rPr>
          <w:sz w:val="24"/>
          <w:szCs w:val="24"/>
        </w:rPr>
      </w:pPr>
    </w:p>
    <w:p w14:paraId="6E916C78" w14:textId="626C28A5" w:rsidR="00C812CE" w:rsidRDefault="00C812CE" w:rsidP="009A7C45">
      <w:pPr>
        <w:rPr>
          <w:sz w:val="24"/>
          <w:szCs w:val="24"/>
        </w:rPr>
      </w:pPr>
    </w:p>
    <w:p w14:paraId="55028A55" w14:textId="77777777" w:rsidR="00C812CE" w:rsidRPr="00F95066" w:rsidRDefault="00C812CE" w:rsidP="00C812CE">
      <w:pPr>
        <w:spacing w:line="240" w:lineRule="auto"/>
        <w:rPr>
          <w:sz w:val="20"/>
          <w:szCs w:val="20"/>
        </w:rPr>
      </w:pPr>
      <w:r w:rsidRPr="00F95066">
        <w:rPr>
          <w:sz w:val="20"/>
          <w:szCs w:val="20"/>
        </w:rPr>
        <w:lastRenderedPageBreak/>
        <w:t>Sprayer Calibration Exercise Worksheet</w:t>
      </w:r>
    </w:p>
    <w:p w14:paraId="5D81D351" w14:textId="77777777" w:rsidR="00C812CE" w:rsidRPr="00F95066" w:rsidRDefault="00C812CE" w:rsidP="00C812CE">
      <w:pPr>
        <w:spacing w:line="240" w:lineRule="auto"/>
        <w:rPr>
          <w:sz w:val="20"/>
          <w:szCs w:val="20"/>
        </w:rPr>
      </w:pPr>
      <w:r w:rsidRPr="00F95066">
        <w:rPr>
          <w:sz w:val="20"/>
          <w:szCs w:val="20"/>
        </w:rPr>
        <w:t>Date__________</w:t>
      </w:r>
      <w:r w:rsidRPr="00F95066">
        <w:rPr>
          <w:sz w:val="20"/>
          <w:szCs w:val="20"/>
        </w:rPr>
        <w:tab/>
      </w:r>
      <w:r w:rsidRPr="00F95066">
        <w:rPr>
          <w:sz w:val="20"/>
          <w:szCs w:val="20"/>
        </w:rPr>
        <w:tab/>
      </w:r>
      <w:r w:rsidRPr="00F95066">
        <w:rPr>
          <w:sz w:val="20"/>
          <w:szCs w:val="20"/>
        </w:rPr>
        <w:tab/>
      </w:r>
      <w:r w:rsidRPr="00F95066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95066">
        <w:rPr>
          <w:sz w:val="20"/>
          <w:szCs w:val="20"/>
        </w:rPr>
        <w:t>Calibrated by_______________________</w:t>
      </w:r>
    </w:p>
    <w:p w14:paraId="5894AE9B" w14:textId="77777777" w:rsidR="00C812CE" w:rsidRPr="00F95066" w:rsidRDefault="00C812CE" w:rsidP="00C812CE">
      <w:pPr>
        <w:spacing w:line="240" w:lineRule="auto"/>
        <w:rPr>
          <w:sz w:val="20"/>
          <w:szCs w:val="20"/>
        </w:rPr>
      </w:pPr>
      <w:r w:rsidRPr="00F95066">
        <w:rPr>
          <w:sz w:val="20"/>
          <w:szCs w:val="20"/>
        </w:rPr>
        <w:t>Sprayer ____________________</w:t>
      </w:r>
    </w:p>
    <w:p w14:paraId="5AFB4487" w14:textId="77777777" w:rsidR="00C812CE" w:rsidRPr="00F95066" w:rsidRDefault="00C812CE" w:rsidP="00C812CE">
      <w:pPr>
        <w:spacing w:line="240" w:lineRule="auto"/>
        <w:rPr>
          <w:sz w:val="20"/>
          <w:szCs w:val="20"/>
        </w:rPr>
      </w:pPr>
      <w:r w:rsidRPr="00F95066">
        <w:rPr>
          <w:sz w:val="20"/>
          <w:szCs w:val="20"/>
        </w:rPr>
        <w:t>Pre-calibration data:</w:t>
      </w:r>
    </w:p>
    <w:p w14:paraId="7480CF2C" w14:textId="77777777" w:rsidR="00C812CE" w:rsidRPr="00F95066" w:rsidRDefault="00C812CE" w:rsidP="00C812CE">
      <w:pPr>
        <w:spacing w:line="240" w:lineRule="auto"/>
        <w:rPr>
          <w:sz w:val="20"/>
          <w:szCs w:val="20"/>
        </w:rPr>
      </w:pPr>
      <w:r w:rsidRPr="00F95066">
        <w:rPr>
          <w:sz w:val="20"/>
          <w:szCs w:val="20"/>
        </w:rPr>
        <w:t>Nozzle Type and Number__________________________</w:t>
      </w:r>
    </w:p>
    <w:p w14:paraId="0C98CCEA" w14:textId="77777777" w:rsidR="00C812CE" w:rsidRPr="00F95066" w:rsidRDefault="00C812CE" w:rsidP="00C812CE">
      <w:pPr>
        <w:spacing w:line="240" w:lineRule="auto"/>
        <w:rPr>
          <w:sz w:val="20"/>
          <w:szCs w:val="20"/>
        </w:rPr>
      </w:pPr>
      <w:r w:rsidRPr="00F95066">
        <w:rPr>
          <w:sz w:val="20"/>
          <w:szCs w:val="20"/>
        </w:rPr>
        <w:t>Pressure used ________________</w:t>
      </w:r>
    </w:p>
    <w:p w14:paraId="5CF9DF49" w14:textId="77777777" w:rsidR="00C812CE" w:rsidRPr="00F95066" w:rsidRDefault="00C812CE" w:rsidP="00C812CE">
      <w:pPr>
        <w:spacing w:line="240" w:lineRule="auto"/>
        <w:rPr>
          <w:sz w:val="20"/>
          <w:szCs w:val="20"/>
        </w:rPr>
      </w:pPr>
      <w:r w:rsidRPr="00F95066">
        <w:rPr>
          <w:sz w:val="20"/>
          <w:szCs w:val="20"/>
        </w:rPr>
        <w:t>Nozzle spacing _____________</w:t>
      </w:r>
    </w:p>
    <w:p w14:paraId="78F7C8C9" w14:textId="77777777" w:rsidR="00C812CE" w:rsidRPr="00F95066" w:rsidRDefault="00C812CE" w:rsidP="00C812CE">
      <w:pPr>
        <w:spacing w:line="240" w:lineRule="auto"/>
        <w:rPr>
          <w:sz w:val="20"/>
          <w:szCs w:val="20"/>
        </w:rPr>
      </w:pPr>
      <w:r w:rsidRPr="00F95066">
        <w:rPr>
          <w:sz w:val="20"/>
          <w:szCs w:val="20"/>
        </w:rPr>
        <w:t>Collect spray in ounces / minute and convert to GPM</w:t>
      </w:r>
      <w:r>
        <w:rPr>
          <w:sz w:val="20"/>
          <w:szCs w:val="20"/>
        </w:rPr>
        <w:t xml:space="preserve">    128 Oz / gal</w:t>
      </w:r>
    </w:p>
    <w:p w14:paraId="54DEBBFB" w14:textId="77777777" w:rsidR="00C812CE" w:rsidRPr="00F95066" w:rsidRDefault="00C812CE" w:rsidP="00C812CE">
      <w:pPr>
        <w:spacing w:line="240" w:lineRule="auto"/>
        <w:rPr>
          <w:sz w:val="20"/>
          <w:szCs w:val="20"/>
        </w:rPr>
      </w:pPr>
      <w:r w:rsidRPr="00F95066">
        <w:rPr>
          <w:sz w:val="20"/>
          <w:szCs w:val="20"/>
        </w:rPr>
        <w:tab/>
      </w:r>
      <w:r w:rsidRPr="00F95066">
        <w:rPr>
          <w:sz w:val="20"/>
          <w:szCs w:val="20"/>
        </w:rPr>
        <w:tab/>
      </w:r>
      <w:r w:rsidRPr="00F95066">
        <w:rPr>
          <w:sz w:val="20"/>
          <w:szCs w:val="20"/>
        </w:rPr>
        <w:tab/>
      </w:r>
      <w:r w:rsidRPr="00F95066">
        <w:rPr>
          <w:sz w:val="20"/>
          <w:szCs w:val="20"/>
        </w:rPr>
        <w:tab/>
        <w:t>Oz / Minute</w:t>
      </w:r>
      <w:r>
        <w:rPr>
          <w:sz w:val="20"/>
          <w:szCs w:val="20"/>
        </w:rPr>
        <w:t xml:space="preserve"> and GPM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"/>
        <w:gridCol w:w="632"/>
        <w:gridCol w:w="302"/>
        <w:gridCol w:w="935"/>
        <w:gridCol w:w="321"/>
        <w:gridCol w:w="614"/>
        <w:gridCol w:w="938"/>
        <w:gridCol w:w="936"/>
        <w:gridCol w:w="632"/>
        <w:gridCol w:w="304"/>
        <w:gridCol w:w="936"/>
        <w:gridCol w:w="318"/>
        <w:gridCol w:w="618"/>
        <w:gridCol w:w="936"/>
      </w:tblGrid>
      <w:tr w:rsidR="00C812CE" w:rsidRPr="00F95066" w14:paraId="59085CE0" w14:textId="77777777" w:rsidTr="00C812CE">
        <w:tc>
          <w:tcPr>
            <w:tcW w:w="928" w:type="dxa"/>
          </w:tcPr>
          <w:p w14:paraId="7FDE7AD9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gridSpan w:val="2"/>
          </w:tcPr>
          <w:p w14:paraId="151BE1E7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Nozzle 1</w:t>
            </w:r>
          </w:p>
        </w:tc>
        <w:tc>
          <w:tcPr>
            <w:tcW w:w="935" w:type="dxa"/>
          </w:tcPr>
          <w:p w14:paraId="69B61330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Nozzle 2</w:t>
            </w:r>
          </w:p>
        </w:tc>
        <w:tc>
          <w:tcPr>
            <w:tcW w:w="935" w:type="dxa"/>
            <w:gridSpan w:val="2"/>
          </w:tcPr>
          <w:p w14:paraId="090B0217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Nozzle 3</w:t>
            </w:r>
          </w:p>
        </w:tc>
        <w:tc>
          <w:tcPr>
            <w:tcW w:w="938" w:type="dxa"/>
          </w:tcPr>
          <w:p w14:paraId="065BE42E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Nozzle 4</w:t>
            </w:r>
          </w:p>
        </w:tc>
        <w:tc>
          <w:tcPr>
            <w:tcW w:w="936" w:type="dxa"/>
          </w:tcPr>
          <w:p w14:paraId="0E4D788E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Nozzle 5</w:t>
            </w:r>
          </w:p>
        </w:tc>
        <w:tc>
          <w:tcPr>
            <w:tcW w:w="936" w:type="dxa"/>
            <w:gridSpan w:val="2"/>
          </w:tcPr>
          <w:p w14:paraId="4D1689C5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Nozzle 6</w:t>
            </w:r>
          </w:p>
        </w:tc>
        <w:tc>
          <w:tcPr>
            <w:tcW w:w="936" w:type="dxa"/>
          </w:tcPr>
          <w:p w14:paraId="74B02E85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Nozzle 7</w:t>
            </w:r>
          </w:p>
        </w:tc>
        <w:tc>
          <w:tcPr>
            <w:tcW w:w="936" w:type="dxa"/>
            <w:gridSpan w:val="2"/>
          </w:tcPr>
          <w:p w14:paraId="25F589FF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Nozzle 8</w:t>
            </w:r>
          </w:p>
        </w:tc>
        <w:tc>
          <w:tcPr>
            <w:tcW w:w="936" w:type="dxa"/>
          </w:tcPr>
          <w:p w14:paraId="57BBC1D8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Nozzle 9</w:t>
            </w:r>
          </w:p>
        </w:tc>
      </w:tr>
      <w:tr w:rsidR="00C812CE" w:rsidRPr="00F95066" w14:paraId="3A62A8C3" w14:textId="77777777" w:rsidTr="00C812CE">
        <w:tc>
          <w:tcPr>
            <w:tcW w:w="928" w:type="dxa"/>
          </w:tcPr>
          <w:p w14:paraId="30DFDC4F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Boom 1 Oz/m</w:t>
            </w:r>
          </w:p>
        </w:tc>
        <w:tc>
          <w:tcPr>
            <w:tcW w:w="934" w:type="dxa"/>
            <w:gridSpan w:val="2"/>
          </w:tcPr>
          <w:p w14:paraId="1713A1DC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</w:tcPr>
          <w:p w14:paraId="6735429F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0149B577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</w:tcPr>
          <w:p w14:paraId="03C358B2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782E5C8F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2"/>
          </w:tcPr>
          <w:p w14:paraId="25A1D29E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4C19CAF1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2"/>
          </w:tcPr>
          <w:p w14:paraId="148B6DB3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43FC1FF4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</w:tr>
      <w:tr w:rsidR="00C812CE" w:rsidRPr="00F95066" w14:paraId="283988CA" w14:textId="77777777" w:rsidTr="00C812CE">
        <w:tc>
          <w:tcPr>
            <w:tcW w:w="928" w:type="dxa"/>
          </w:tcPr>
          <w:p w14:paraId="75F10180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PM</w:t>
            </w:r>
          </w:p>
          <w:p w14:paraId="39D38256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gridSpan w:val="2"/>
          </w:tcPr>
          <w:p w14:paraId="023BFA62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</w:tcPr>
          <w:p w14:paraId="52012C9C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1219408F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</w:tcPr>
          <w:p w14:paraId="6DCE56EF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1FE9F661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2"/>
          </w:tcPr>
          <w:p w14:paraId="6D9D9BE9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52732E15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2"/>
          </w:tcPr>
          <w:p w14:paraId="27BBBFF6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68BFFC28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</w:tr>
      <w:tr w:rsidR="00C812CE" w:rsidRPr="00F95066" w14:paraId="6CA35245" w14:textId="77777777" w:rsidTr="00C812CE">
        <w:tc>
          <w:tcPr>
            <w:tcW w:w="928" w:type="dxa"/>
          </w:tcPr>
          <w:p w14:paraId="42416355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Boom 2 O</w:t>
            </w:r>
            <w:r>
              <w:rPr>
                <w:sz w:val="20"/>
                <w:szCs w:val="20"/>
              </w:rPr>
              <w:t>z</w:t>
            </w:r>
            <w:r w:rsidRPr="00F95066">
              <w:rPr>
                <w:sz w:val="20"/>
                <w:szCs w:val="20"/>
              </w:rPr>
              <w:t>/m</w:t>
            </w:r>
          </w:p>
        </w:tc>
        <w:tc>
          <w:tcPr>
            <w:tcW w:w="934" w:type="dxa"/>
            <w:gridSpan w:val="2"/>
          </w:tcPr>
          <w:p w14:paraId="618C8553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</w:tcPr>
          <w:p w14:paraId="66E3ABFF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474A5697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</w:tcPr>
          <w:p w14:paraId="09E8A97D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3DBAD097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2"/>
          </w:tcPr>
          <w:p w14:paraId="42E102D4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4D364DEA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2"/>
          </w:tcPr>
          <w:p w14:paraId="3757EE1D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43569BC9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</w:tr>
      <w:tr w:rsidR="00C812CE" w:rsidRPr="00F95066" w14:paraId="3C9D020A" w14:textId="77777777" w:rsidTr="00C812CE">
        <w:tc>
          <w:tcPr>
            <w:tcW w:w="928" w:type="dxa"/>
          </w:tcPr>
          <w:p w14:paraId="5098229E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PM</w:t>
            </w:r>
          </w:p>
          <w:p w14:paraId="7774E37B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gridSpan w:val="2"/>
          </w:tcPr>
          <w:p w14:paraId="5A47EEF3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</w:tcPr>
          <w:p w14:paraId="14A6D77E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5FA5AFDF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</w:tcPr>
          <w:p w14:paraId="7258F991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5A6B1DAB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2"/>
          </w:tcPr>
          <w:p w14:paraId="5A5E1BD6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675EBE1A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2"/>
          </w:tcPr>
          <w:p w14:paraId="38AFD1B9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4C0D7DB9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</w:tr>
      <w:tr w:rsidR="00C812CE" w:rsidRPr="00F95066" w14:paraId="0777F72D" w14:textId="77777777" w:rsidTr="00C812CE">
        <w:tc>
          <w:tcPr>
            <w:tcW w:w="928" w:type="dxa"/>
          </w:tcPr>
          <w:p w14:paraId="6E641FAF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Boom 3 Oz/m</w:t>
            </w:r>
          </w:p>
        </w:tc>
        <w:tc>
          <w:tcPr>
            <w:tcW w:w="934" w:type="dxa"/>
            <w:gridSpan w:val="2"/>
          </w:tcPr>
          <w:p w14:paraId="1220658D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</w:tcPr>
          <w:p w14:paraId="7FE49821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7FAD15E2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</w:tcPr>
          <w:p w14:paraId="2E2D6E85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1FF5C20E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2"/>
          </w:tcPr>
          <w:p w14:paraId="32224F7B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694FE498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2"/>
          </w:tcPr>
          <w:p w14:paraId="39017CED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0922648C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</w:tr>
      <w:tr w:rsidR="00C812CE" w:rsidRPr="00F95066" w14:paraId="49F795AF" w14:textId="77777777" w:rsidTr="00C812CE">
        <w:tc>
          <w:tcPr>
            <w:tcW w:w="928" w:type="dxa"/>
          </w:tcPr>
          <w:p w14:paraId="20522230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PM</w:t>
            </w:r>
          </w:p>
          <w:p w14:paraId="09F63EB1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gridSpan w:val="2"/>
          </w:tcPr>
          <w:p w14:paraId="46CFC911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</w:tcPr>
          <w:p w14:paraId="2C6176EE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321C5590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</w:tcPr>
          <w:p w14:paraId="040B4BA2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406142EB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2"/>
          </w:tcPr>
          <w:p w14:paraId="6E510CA2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365E85D5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2"/>
          </w:tcPr>
          <w:p w14:paraId="63411445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52B37761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</w:tr>
      <w:tr w:rsidR="00C812CE" w:rsidRPr="00F95066" w14:paraId="47A87D56" w14:textId="77777777" w:rsidTr="00C812CE">
        <w:tc>
          <w:tcPr>
            <w:tcW w:w="1560" w:type="dxa"/>
            <w:gridSpan w:val="2"/>
          </w:tcPr>
          <w:p w14:paraId="121C5F91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3"/>
          </w:tcPr>
          <w:p w14:paraId="658AE828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Boom 1</w:t>
            </w:r>
          </w:p>
        </w:tc>
        <w:tc>
          <w:tcPr>
            <w:tcW w:w="1552" w:type="dxa"/>
            <w:gridSpan w:val="2"/>
          </w:tcPr>
          <w:p w14:paraId="1CF9465D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Boom2</w:t>
            </w:r>
          </w:p>
        </w:tc>
        <w:tc>
          <w:tcPr>
            <w:tcW w:w="1568" w:type="dxa"/>
            <w:gridSpan w:val="2"/>
          </w:tcPr>
          <w:p w14:paraId="220D0C9E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Boom 3</w:t>
            </w:r>
          </w:p>
        </w:tc>
        <w:tc>
          <w:tcPr>
            <w:tcW w:w="1558" w:type="dxa"/>
            <w:gridSpan w:val="3"/>
          </w:tcPr>
          <w:p w14:paraId="69A9D107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All booms</w:t>
            </w:r>
          </w:p>
        </w:tc>
        <w:tc>
          <w:tcPr>
            <w:tcW w:w="1554" w:type="dxa"/>
            <w:gridSpan w:val="2"/>
          </w:tcPr>
          <w:p w14:paraId="32C4EC42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</w:tr>
      <w:tr w:rsidR="00C812CE" w:rsidRPr="00F95066" w14:paraId="61BA69EF" w14:textId="77777777" w:rsidTr="00C812CE">
        <w:tc>
          <w:tcPr>
            <w:tcW w:w="1560" w:type="dxa"/>
            <w:gridSpan w:val="2"/>
          </w:tcPr>
          <w:p w14:paraId="25DD3285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Mean G</w:t>
            </w:r>
            <w:r>
              <w:rPr>
                <w:sz w:val="20"/>
                <w:szCs w:val="20"/>
              </w:rPr>
              <w:t>PM</w:t>
            </w:r>
            <w:r w:rsidRPr="00F95066">
              <w:rPr>
                <w:sz w:val="20"/>
                <w:szCs w:val="20"/>
              </w:rPr>
              <w:t>/nozzle</w:t>
            </w:r>
          </w:p>
        </w:tc>
        <w:tc>
          <w:tcPr>
            <w:tcW w:w="1558" w:type="dxa"/>
            <w:gridSpan w:val="3"/>
          </w:tcPr>
          <w:p w14:paraId="31E7EFD5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2"/>
          </w:tcPr>
          <w:p w14:paraId="29E89E37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14:paraId="5C0A63AB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3"/>
          </w:tcPr>
          <w:p w14:paraId="159E8019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</w:tcPr>
          <w:p w14:paraId="7CA504E9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</w:tr>
      <w:tr w:rsidR="00C812CE" w:rsidRPr="00F95066" w14:paraId="726FF52E" w14:textId="77777777" w:rsidTr="00C812CE">
        <w:tc>
          <w:tcPr>
            <w:tcW w:w="1560" w:type="dxa"/>
            <w:gridSpan w:val="2"/>
          </w:tcPr>
          <w:p w14:paraId="477EE970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Range</w:t>
            </w:r>
          </w:p>
        </w:tc>
        <w:tc>
          <w:tcPr>
            <w:tcW w:w="1558" w:type="dxa"/>
            <w:gridSpan w:val="3"/>
          </w:tcPr>
          <w:p w14:paraId="6ACE51F0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gridSpan w:val="2"/>
          </w:tcPr>
          <w:p w14:paraId="082A65BE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14:paraId="5D8DDFBF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3"/>
          </w:tcPr>
          <w:p w14:paraId="26CD854B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</w:tcPr>
          <w:p w14:paraId="357F5F18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</w:tr>
    </w:tbl>
    <w:p w14:paraId="3157DBC6" w14:textId="5CE6E31A" w:rsidR="00C812CE" w:rsidRPr="00F95066" w:rsidRDefault="00C812CE" w:rsidP="00C812CE">
      <w:pPr>
        <w:spacing w:line="240" w:lineRule="auto"/>
        <w:rPr>
          <w:sz w:val="20"/>
          <w:szCs w:val="20"/>
        </w:rPr>
      </w:pPr>
      <w:r w:rsidRPr="00F95066">
        <w:rPr>
          <w:sz w:val="20"/>
          <w:szCs w:val="20"/>
        </w:rPr>
        <w:t>Actual mean output per nozzle (</w:t>
      </w:r>
      <w:r>
        <w:rPr>
          <w:sz w:val="20"/>
          <w:szCs w:val="20"/>
        </w:rPr>
        <w:t>GPM</w:t>
      </w:r>
      <w:r w:rsidRPr="00F95066">
        <w:rPr>
          <w:sz w:val="20"/>
          <w:szCs w:val="20"/>
        </w:rPr>
        <w:t>) _________________________</w:t>
      </w:r>
    </w:p>
    <w:p w14:paraId="12970E41" w14:textId="77777777" w:rsidR="00C812CE" w:rsidRPr="00F95066" w:rsidRDefault="00C812CE" w:rsidP="00C812CE">
      <w:pPr>
        <w:spacing w:line="240" w:lineRule="auto"/>
        <w:rPr>
          <w:sz w:val="20"/>
          <w:szCs w:val="20"/>
        </w:rPr>
      </w:pPr>
      <w:r w:rsidRPr="00F95066">
        <w:rPr>
          <w:sz w:val="20"/>
          <w:szCs w:val="20"/>
        </w:rPr>
        <w:t>Recommend GPA _________________</w:t>
      </w:r>
    </w:p>
    <w:p w14:paraId="480A867D" w14:textId="77777777" w:rsidR="00C812CE" w:rsidRPr="00F95066" w:rsidRDefault="00C812CE" w:rsidP="00C812CE">
      <w:pPr>
        <w:spacing w:line="240" w:lineRule="auto"/>
        <w:rPr>
          <w:sz w:val="20"/>
          <w:szCs w:val="20"/>
        </w:rPr>
      </w:pPr>
      <w:r w:rsidRPr="00F95066">
        <w:rPr>
          <w:sz w:val="20"/>
          <w:szCs w:val="20"/>
        </w:rPr>
        <w:t xml:space="preserve">Look in the table provided for nozzle type and nozzle number ________ and speed __________  </w:t>
      </w:r>
    </w:p>
    <w:p w14:paraId="56D65010" w14:textId="77777777" w:rsidR="00C812CE" w:rsidRPr="00F95066" w:rsidRDefault="00C812CE" w:rsidP="00C812CE">
      <w:pPr>
        <w:spacing w:line="240" w:lineRule="auto"/>
        <w:rPr>
          <w:sz w:val="20"/>
          <w:szCs w:val="20"/>
        </w:rPr>
      </w:pPr>
      <w:r w:rsidRPr="00F95066">
        <w:rPr>
          <w:sz w:val="20"/>
          <w:szCs w:val="20"/>
        </w:rPr>
        <w:t>GPM per nozzle =  GPA x MPH x W / 5940</w:t>
      </w:r>
      <w:r>
        <w:rPr>
          <w:sz w:val="20"/>
          <w:szCs w:val="20"/>
        </w:rPr>
        <w:t xml:space="preserve">               GPA = 5940 x GPM / MPH x W</w:t>
      </w:r>
    </w:p>
    <w:p w14:paraId="76CA49CE" w14:textId="77777777" w:rsidR="00C812CE" w:rsidRPr="00F95066" w:rsidRDefault="00C812CE" w:rsidP="00C812CE">
      <w:pPr>
        <w:spacing w:line="240" w:lineRule="auto"/>
        <w:rPr>
          <w:sz w:val="20"/>
          <w:szCs w:val="20"/>
        </w:rPr>
      </w:pPr>
      <w:r w:rsidRPr="00F95066">
        <w:rPr>
          <w:sz w:val="20"/>
          <w:szCs w:val="20"/>
        </w:rPr>
        <w:t>Where,  GPA= gallons per acre  and W=nozzle spacing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18"/>
        <w:gridCol w:w="4680"/>
      </w:tblGrid>
      <w:tr w:rsidR="00C812CE" w:rsidRPr="00F95066" w14:paraId="2FBFD20C" w14:textId="77777777" w:rsidTr="00D9732E">
        <w:tc>
          <w:tcPr>
            <w:tcW w:w="3618" w:type="dxa"/>
          </w:tcPr>
          <w:p w14:paraId="497E556D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Nozzle Type and Number</w:t>
            </w:r>
          </w:p>
        </w:tc>
        <w:tc>
          <w:tcPr>
            <w:tcW w:w="4680" w:type="dxa"/>
          </w:tcPr>
          <w:p w14:paraId="0EA01E87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</w:tr>
      <w:tr w:rsidR="00C812CE" w:rsidRPr="00F95066" w14:paraId="1BBCF382" w14:textId="77777777" w:rsidTr="00D9732E">
        <w:tc>
          <w:tcPr>
            <w:tcW w:w="3618" w:type="dxa"/>
          </w:tcPr>
          <w:p w14:paraId="6CE9E841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Recommended Application Rate</w:t>
            </w:r>
          </w:p>
        </w:tc>
        <w:tc>
          <w:tcPr>
            <w:tcW w:w="4680" w:type="dxa"/>
          </w:tcPr>
          <w:p w14:paraId="647FF3E8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</w:tr>
      <w:tr w:rsidR="00C812CE" w:rsidRPr="00F95066" w14:paraId="39A71423" w14:textId="77777777" w:rsidTr="00D9732E">
        <w:tc>
          <w:tcPr>
            <w:tcW w:w="3618" w:type="dxa"/>
          </w:tcPr>
          <w:p w14:paraId="3AD68F1B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 Application Rate</w:t>
            </w:r>
          </w:p>
        </w:tc>
        <w:tc>
          <w:tcPr>
            <w:tcW w:w="4680" w:type="dxa"/>
          </w:tcPr>
          <w:p w14:paraId="543CC038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</w:tr>
      <w:tr w:rsidR="00C812CE" w:rsidRPr="00F95066" w14:paraId="6819B5ED" w14:textId="77777777" w:rsidTr="00D9732E">
        <w:tc>
          <w:tcPr>
            <w:tcW w:w="3618" w:type="dxa"/>
          </w:tcPr>
          <w:p w14:paraId="59BC5CDA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Sprayer Speed</w:t>
            </w:r>
          </w:p>
        </w:tc>
        <w:tc>
          <w:tcPr>
            <w:tcW w:w="4680" w:type="dxa"/>
          </w:tcPr>
          <w:p w14:paraId="2A4304BE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</w:tr>
      <w:tr w:rsidR="00C812CE" w:rsidRPr="00F95066" w14:paraId="5CD2F817" w14:textId="77777777" w:rsidTr="00D9732E">
        <w:tc>
          <w:tcPr>
            <w:tcW w:w="3618" w:type="dxa"/>
          </w:tcPr>
          <w:p w14:paraId="3D653B2F" w14:textId="77777777" w:rsidR="00C812CE" w:rsidRPr="00F95066" w:rsidRDefault="00C812CE" w:rsidP="00D9732E">
            <w:pPr>
              <w:rPr>
                <w:sz w:val="20"/>
                <w:szCs w:val="20"/>
              </w:rPr>
            </w:pPr>
            <w:r w:rsidRPr="00F95066">
              <w:rPr>
                <w:sz w:val="20"/>
                <w:szCs w:val="20"/>
              </w:rPr>
              <w:t>Nozzle Spacing</w:t>
            </w:r>
          </w:p>
        </w:tc>
        <w:tc>
          <w:tcPr>
            <w:tcW w:w="4680" w:type="dxa"/>
          </w:tcPr>
          <w:p w14:paraId="6F9C5E1A" w14:textId="77777777" w:rsidR="00C812CE" w:rsidRPr="00F95066" w:rsidRDefault="00C812CE" w:rsidP="00D9732E">
            <w:pPr>
              <w:rPr>
                <w:sz w:val="20"/>
                <w:szCs w:val="20"/>
              </w:rPr>
            </w:pPr>
          </w:p>
        </w:tc>
      </w:tr>
    </w:tbl>
    <w:p w14:paraId="6A603FE5" w14:textId="4600943F" w:rsidR="00C812CE" w:rsidRPr="009A7C45" w:rsidRDefault="00C812CE" w:rsidP="009A7C45">
      <w:pPr>
        <w:rPr>
          <w:sz w:val="24"/>
          <w:szCs w:val="24"/>
        </w:rPr>
      </w:pPr>
    </w:p>
    <w:sectPr w:rsidR="00C812CE" w:rsidRPr="009A7C45" w:rsidSect="00DC59D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EFB2C" w14:textId="77777777" w:rsidR="003715ED" w:rsidRDefault="003715ED" w:rsidP="00CD71D0">
      <w:pPr>
        <w:spacing w:after="0" w:line="240" w:lineRule="auto"/>
      </w:pPr>
      <w:r>
        <w:separator/>
      </w:r>
    </w:p>
  </w:endnote>
  <w:endnote w:type="continuationSeparator" w:id="0">
    <w:p w14:paraId="75A3C140" w14:textId="77777777" w:rsidR="003715ED" w:rsidRDefault="003715ED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2E66BE1B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A50DC1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BF60B" w14:textId="77777777" w:rsidR="003715ED" w:rsidRDefault="003715ED" w:rsidP="00CD71D0">
      <w:pPr>
        <w:spacing w:after="0" w:line="240" w:lineRule="auto"/>
      </w:pPr>
      <w:r>
        <w:separator/>
      </w:r>
    </w:p>
  </w:footnote>
  <w:footnote w:type="continuationSeparator" w:id="0">
    <w:p w14:paraId="18F9072C" w14:textId="77777777" w:rsidR="003715ED" w:rsidRDefault="003715ED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012F7064" w:rsidR="00056BCD" w:rsidRDefault="00056BCD" w:rsidP="00056BCD">
    <w:pPr>
      <w:pStyle w:val="Header"/>
    </w:pPr>
    <w:r>
      <w:t xml:space="preserve">Oregon FFA </w:t>
    </w:r>
    <w:r>
      <w:tab/>
    </w:r>
    <w:r w:rsidR="00E9243F">
      <w:t>Machinery</w:t>
    </w:r>
    <w:r>
      <w:tab/>
    </w:r>
    <w:fldSimple w:instr=" STYLEREF  Title  \* MERGEFORMAT ">
      <w:r w:rsidR="00C812CE">
        <w:rPr>
          <w:noProof/>
        </w:rPr>
        <w:t>Sprayer Calibration Activity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7AFF"/>
    <w:multiLevelType w:val="hybridMultilevel"/>
    <w:tmpl w:val="EFC4ED00"/>
    <w:lvl w:ilvl="0" w:tplc="A9BAB7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F0194"/>
    <w:multiLevelType w:val="hybridMultilevel"/>
    <w:tmpl w:val="98687D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084896"/>
    <w:multiLevelType w:val="hybridMultilevel"/>
    <w:tmpl w:val="02A0F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967D8"/>
    <w:multiLevelType w:val="hybridMultilevel"/>
    <w:tmpl w:val="222C4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8260F6"/>
    <w:multiLevelType w:val="hybridMultilevel"/>
    <w:tmpl w:val="F85A5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123425"/>
    <w:multiLevelType w:val="hybridMultilevel"/>
    <w:tmpl w:val="49665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8BC4C9E"/>
    <w:multiLevelType w:val="hybridMultilevel"/>
    <w:tmpl w:val="FF0E8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D122E89"/>
    <w:multiLevelType w:val="hybridMultilevel"/>
    <w:tmpl w:val="F462F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BB3B48"/>
    <w:multiLevelType w:val="hybridMultilevel"/>
    <w:tmpl w:val="13B67D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FA863A8"/>
    <w:multiLevelType w:val="hybridMultilevel"/>
    <w:tmpl w:val="3ADE9FFA"/>
    <w:lvl w:ilvl="0" w:tplc="452C27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DF7DE8"/>
    <w:multiLevelType w:val="hybridMultilevel"/>
    <w:tmpl w:val="62609A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E4694C"/>
    <w:multiLevelType w:val="hybridMultilevel"/>
    <w:tmpl w:val="6818F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3D5DBE"/>
    <w:multiLevelType w:val="hybridMultilevel"/>
    <w:tmpl w:val="0E2C2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E61F58"/>
    <w:multiLevelType w:val="hybridMultilevel"/>
    <w:tmpl w:val="6BC4D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531BA7"/>
    <w:multiLevelType w:val="hybridMultilevel"/>
    <w:tmpl w:val="E7C865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020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C484F86"/>
    <w:multiLevelType w:val="hybridMultilevel"/>
    <w:tmpl w:val="211CA2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48"/>
  </w:num>
  <w:num w:numId="2" w16cid:durableId="532883076">
    <w:abstractNumId w:val="31"/>
  </w:num>
  <w:num w:numId="3" w16cid:durableId="1688143260">
    <w:abstractNumId w:val="21"/>
  </w:num>
  <w:num w:numId="4" w16cid:durableId="320041939">
    <w:abstractNumId w:val="19"/>
  </w:num>
  <w:num w:numId="5" w16cid:durableId="1238786984">
    <w:abstractNumId w:val="35"/>
  </w:num>
  <w:num w:numId="6" w16cid:durableId="1532037393">
    <w:abstractNumId w:val="40"/>
  </w:num>
  <w:num w:numId="7" w16cid:durableId="1269655105">
    <w:abstractNumId w:val="20"/>
  </w:num>
  <w:num w:numId="8" w16cid:durableId="1093161213">
    <w:abstractNumId w:val="45"/>
  </w:num>
  <w:num w:numId="9" w16cid:durableId="1867138649">
    <w:abstractNumId w:val="16"/>
  </w:num>
  <w:num w:numId="10" w16cid:durableId="1619291114">
    <w:abstractNumId w:val="5"/>
  </w:num>
  <w:num w:numId="11" w16cid:durableId="234248285">
    <w:abstractNumId w:val="22"/>
  </w:num>
  <w:num w:numId="12" w16cid:durableId="709308004">
    <w:abstractNumId w:val="42"/>
  </w:num>
  <w:num w:numId="13" w16cid:durableId="33119727">
    <w:abstractNumId w:val="49"/>
  </w:num>
  <w:num w:numId="14" w16cid:durableId="1983919531">
    <w:abstractNumId w:val="34"/>
  </w:num>
  <w:num w:numId="15" w16cid:durableId="170072787">
    <w:abstractNumId w:val="9"/>
  </w:num>
  <w:num w:numId="16" w16cid:durableId="1739546439">
    <w:abstractNumId w:val="7"/>
  </w:num>
  <w:num w:numId="17" w16cid:durableId="1109665833">
    <w:abstractNumId w:val="25"/>
  </w:num>
  <w:num w:numId="18" w16cid:durableId="980622018">
    <w:abstractNumId w:val="12"/>
  </w:num>
  <w:num w:numId="19" w16cid:durableId="720783968">
    <w:abstractNumId w:val="15"/>
  </w:num>
  <w:num w:numId="20" w16cid:durableId="2001038560">
    <w:abstractNumId w:val="23"/>
  </w:num>
  <w:num w:numId="21" w16cid:durableId="1115753626">
    <w:abstractNumId w:val="39"/>
  </w:num>
  <w:num w:numId="22" w16cid:durableId="1316565486">
    <w:abstractNumId w:val="18"/>
  </w:num>
  <w:num w:numId="23" w16cid:durableId="1283463573">
    <w:abstractNumId w:val="13"/>
  </w:num>
  <w:num w:numId="24" w16cid:durableId="1664889169">
    <w:abstractNumId w:val="33"/>
  </w:num>
  <w:num w:numId="25" w16cid:durableId="885221321">
    <w:abstractNumId w:val="6"/>
  </w:num>
  <w:num w:numId="26" w16cid:durableId="1894730958">
    <w:abstractNumId w:val="1"/>
  </w:num>
  <w:num w:numId="27" w16cid:durableId="280889971">
    <w:abstractNumId w:val="14"/>
  </w:num>
  <w:num w:numId="28" w16cid:durableId="1864631475">
    <w:abstractNumId w:val="29"/>
  </w:num>
  <w:num w:numId="29" w16cid:durableId="1719087050">
    <w:abstractNumId w:val="46"/>
  </w:num>
  <w:num w:numId="30" w16cid:durableId="818496982">
    <w:abstractNumId w:val="30"/>
  </w:num>
  <w:num w:numId="31" w16cid:durableId="510609942">
    <w:abstractNumId w:val="37"/>
  </w:num>
  <w:num w:numId="32" w16cid:durableId="15231073">
    <w:abstractNumId w:val="3"/>
  </w:num>
  <w:num w:numId="33" w16cid:durableId="391198485">
    <w:abstractNumId w:val="2"/>
  </w:num>
  <w:num w:numId="34" w16cid:durableId="1395202873">
    <w:abstractNumId w:val="47"/>
  </w:num>
  <w:num w:numId="35" w16cid:durableId="1110469193">
    <w:abstractNumId w:val="10"/>
  </w:num>
  <w:num w:numId="36" w16cid:durableId="1952394740">
    <w:abstractNumId w:val="17"/>
  </w:num>
  <w:num w:numId="37" w16cid:durableId="459302872">
    <w:abstractNumId w:val="44"/>
  </w:num>
  <w:num w:numId="38" w16cid:durableId="1739790561">
    <w:abstractNumId w:val="43"/>
  </w:num>
  <w:num w:numId="39" w16cid:durableId="112792437">
    <w:abstractNumId w:val="24"/>
  </w:num>
  <w:num w:numId="40" w16cid:durableId="845292482">
    <w:abstractNumId w:val="32"/>
  </w:num>
  <w:num w:numId="41" w16cid:durableId="227230958">
    <w:abstractNumId w:val="27"/>
  </w:num>
  <w:num w:numId="42" w16cid:durableId="380251750">
    <w:abstractNumId w:val="36"/>
  </w:num>
  <w:num w:numId="43" w16cid:durableId="167985478">
    <w:abstractNumId w:val="4"/>
  </w:num>
  <w:num w:numId="44" w16cid:durableId="576523087">
    <w:abstractNumId w:val="38"/>
  </w:num>
  <w:num w:numId="45" w16cid:durableId="1122723770">
    <w:abstractNumId w:val="8"/>
  </w:num>
  <w:num w:numId="46" w16cid:durableId="539171123">
    <w:abstractNumId w:val="26"/>
  </w:num>
  <w:num w:numId="47" w16cid:durableId="2072920714">
    <w:abstractNumId w:val="0"/>
  </w:num>
  <w:num w:numId="48" w16cid:durableId="1400903132">
    <w:abstractNumId w:val="11"/>
  </w:num>
  <w:num w:numId="49" w16cid:durableId="1940334199">
    <w:abstractNumId w:val="41"/>
  </w:num>
  <w:num w:numId="50" w16cid:durableId="20310381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64BE6"/>
    <w:rsid w:val="00082DDE"/>
    <w:rsid w:val="00087083"/>
    <w:rsid w:val="00095BE9"/>
    <w:rsid w:val="000E6131"/>
    <w:rsid w:val="00102AFC"/>
    <w:rsid w:val="00132629"/>
    <w:rsid w:val="00183F44"/>
    <w:rsid w:val="00207B0D"/>
    <w:rsid w:val="00212093"/>
    <w:rsid w:val="00213D42"/>
    <w:rsid w:val="00224BDB"/>
    <w:rsid w:val="00240321"/>
    <w:rsid w:val="00266CF0"/>
    <w:rsid w:val="002A48D2"/>
    <w:rsid w:val="002E0F41"/>
    <w:rsid w:val="003715ED"/>
    <w:rsid w:val="00382EC4"/>
    <w:rsid w:val="003965D7"/>
    <w:rsid w:val="003A1E96"/>
    <w:rsid w:val="003A273B"/>
    <w:rsid w:val="003C5B2F"/>
    <w:rsid w:val="003D08B5"/>
    <w:rsid w:val="00464C0D"/>
    <w:rsid w:val="005B549F"/>
    <w:rsid w:val="005D16B1"/>
    <w:rsid w:val="00636D60"/>
    <w:rsid w:val="00654ECF"/>
    <w:rsid w:val="00656E6A"/>
    <w:rsid w:val="00672761"/>
    <w:rsid w:val="006F5079"/>
    <w:rsid w:val="00726CDC"/>
    <w:rsid w:val="007A1A7A"/>
    <w:rsid w:val="00807F4B"/>
    <w:rsid w:val="0090498A"/>
    <w:rsid w:val="00977AF9"/>
    <w:rsid w:val="00992739"/>
    <w:rsid w:val="009A7C45"/>
    <w:rsid w:val="00A143D2"/>
    <w:rsid w:val="00A50DC1"/>
    <w:rsid w:val="00A5573D"/>
    <w:rsid w:val="00A9258A"/>
    <w:rsid w:val="00B0734C"/>
    <w:rsid w:val="00B52E59"/>
    <w:rsid w:val="00BA592B"/>
    <w:rsid w:val="00C04B4B"/>
    <w:rsid w:val="00C512F2"/>
    <w:rsid w:val="00C61215"/>
    <w:rsid w:val="00C812CE"/>
    <w:rsid w:val="00C92568"/>
    <w:rsid w:val="00C94841"/>
    <w:rsid w:val="00CB404F"/>
    <w:rsid w:val="00CD71D0"/>
    <w:rsid w:val="00CE2A2C"/>
    <w:rsid w:val="00CF1F6C"/>
    <w:rsid w:val="00DC59D2"/>
    <w:rsid w:val="00E1758A"/>
    <w:rsid w:val="00E70329"/>
    <w:rsid w:val="00E75A06"/>
    <w:rsid w:val="00E9243F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5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1</TotalTime>
  <Pages>3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2022-09-06T20:25:00Z</dcterms:created>
  <dcterms:modified xsi:type="dcterms:W3CDTF">2022-09-06T20:25:00Z</dcterms:modified>
</cp:coreProperties>
</file>